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E543D1">
        <w:rPr>
          <w:rFonts w:cs="Arial"/>
          <w:b/>
          <w:caps/>
          <w:sz w:val="28"/>
          <w:szCs w:val="28"/>
        </w:rPr>
        <w:t>1622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422F5A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422F5A">
              <w:rPr>
                <w:rFonts w:cs="Arial"/>
                <w:sz w:val="20"/>
                <w:szCs w:val="20"/>
              </w:rPr>
              <w:t>Realização de estudos para a implementação de dispositivos de trânsito na Rua Expedicionário João Santana, no Jardim das Indústrias, a fim de propor</w:t>
            </w:r>
            <w:r>
              <w:rPr>
                <w:rFonts w:cs="Arial"/>
                <w:sz w:val="20"/>
                <w:szCs w:val="20"/>
              </w:rPr>
              <w:t>cionar</w:t>
            </w:r>
            <w:r w:rsidRPr="00422F5A">
              <w:rPr>
                <w:rFonts w:cs="Arial"/>
                <w:sz w:val="20"/>
                <w:szCs w:val="20"/>
              </w:rPr>
              <w:t xml:space="preserve"> mais organização e segurança no trânsito local, reduzindo acidentes.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422F5A" w:rsidRPr="00422F5A" w:rsidRDefault="003A77BE" w:rsidP="00422F5A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</w:t>
      </w:r>
      <w:r w:rsidR="00422F5A" w:rsidRPr="00422F5A">
        <w:rPr>
          <w:rFonts w:cs="Arial"/>
        </w:rPr>
        <w:t xml:space="preserve">Excelentíssimo Senhor Prefeito Municipal de Jacareí a realização de estudos para implementação de dispositivos de trânsito na Rua Expedicionário João Santana, no Jardim das Indústrias, </w:t>
      </w:r>
      <w:r w:rsidR="00422F5A">
        <w:rPr>
          <w:rFonts w:cs="Arial"/>
        </w:rPr>
        <w:t>a fim de</w:t>
      </w:r>
      <w:r w:rsidR="00422F5A" w:rsidRPr="00422F5A">
        <w:rPr>
          <w:rFonts w:cs="Arial"/>
        </w:rPr>
        <w:t xml:space="preserve"> propor</w:t>
      </w:r>
      <w:r w:rsidR="00422F5A">
        <w:rPr>
          <w:rFonts w:cs="Arial"/>
        </w:rPr>
        <w:t>cionar</w:t>
      </w:r>
      <w:r w:rsidR="00422F5A" w:rsidRPr="00422F5A">
        <w:rPr>
          <w:rFonts w:cs="Arial"/>
        </w:rPr>
        <w:t xml:space="preserve"> mais organização e segurança no trânsito local, reduzindo acidentes e prejuízos à população.     </w:t>
      </w:r>
    </w:p>
    <w:p w:rsidR="00422F5A" w:rsidRPr="00422F5A" w:rsidRDefault="00422F5A" w:rsidP="00422F5A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O</w:t>
      </w:r>
      <w:r w:rsidRPr="00422F5A">
        <w:rPr>
          <w:rFonts w:cs="Arial"/>
        </w:rPr>
        <w:t xml:space="preserve"> fluxo de veículos</w:t>
      </w:r>
      <w:r>
        <w:rPr>
          <w:rFonts w:cs="Arial"/>
        </w:rPr>
        <w:t xml:space="preserve"> no local</w:t>
      </w:r>
      <w:r w:rsidRPr="00422F5A">
        <w:rPr>
          <w:rFonts w:cs="Arial"/>
        </w:rPr>
        <w:t>, muitas vezes em alta velocidade, está cada vez mais intenso e a ausência de sinalização e equipamentos de segurança contribu</w:t>
      </w:r>
      <w:r>
        <w:rPr>
          <w:rFonts w:cs="Arial"/>
        </w:rPr>
        <w:t>i</w:t>
      </w:r>
      <w:r w:rsidRPr="00422F5A">
        <w:rPr>
          <w:rFonts w:cs="Arial"/>
        </w:rPr>
        <w:t xml:space="preserve"> para</w:t>
      </w:r>
      <w:r>
        <w:rPr>
          <w:rFonts w:cs="Arial"/>
        </w:rPr>
        <w:t xml:space="preserve"> a prática de</w:t>
      </w:r>
      <w:r w:rsidRPr="00422F5A">
        <w:rPr>
          <w:rFonts w:cs="Arial"/>
        </w:rPr>
        <w:t xml:space="preserve"> imprudências</w:t>
      </w:r>
      <w:r>
        <w:rPr>
          <w:rFonts w:cs="Arial"/>
        </w:rPr>
        <w:t>,</w:t>
      </w:r>
      <w:r w:rsidRPr="00422F5A">
        <w:rPr>
          <w:rFonts w:cs="Arial"/>
        </w:rPr>
        <w:t xml:space="preserve"> </w:t>
      </w:r>
      <w:r>
        <w:rPr>
          <w:rFonts w:cs="Arial"/>
        </w:rPr>
        <w:t xml:space="preserve">o </w:t>
      </w:r>
      <w:r w:rsidRPr="00422F5A">
        <w:rPr>
          <w:rFonts w:cs="Arial"/>
        </w:rPr>
        <w:t>que t</w:t>
      </w:r>
      <w:r>
        <w:rPr>
          <w:rFonts w:cs="Arial"/>
        </w:rPr>
        <w:t>e</w:t>
      </w:r>
      <w:r w:rsidRPr="00422F5A">
        <w:rPr>
          <w:rFonts w:cs="Arial"/>
        </w:rPr>
        <w:t xml:space="preserve">m colocado em risco a vida de todos que por ali transitam. </w:t>
      </w:r>
    </w:p>
    <w:p w:rsidR="00422F5A" w:rsidRPr="00422F5A" w:rsidRDefault="00422F5A" w:rsidP="00422F5A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422F5A">
        <w:rPr>
          <w:rFonts w:cs="Arial"/>
        </w:rPr>
        <w:t xml:space="preserve">Diante do exposto, sugerimos a colocação de “lombada” ou “faixa elevada”, assim como a devida sinalização, com a finalidade de estabelecer o tráfego de veículos dentro da velocidade permitida, garantindo ainda a passagem segura de pedestres e inibindo acidentes naquela via. </w:t>
      </w:r>
    </w:p>
    <w:p w:rsidR="00422F5A" w:rsidRDefault="00422F5A" w:rsidP="000807F8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Segue foto.</w:t>
      </w:r>
    </w:p>
    <w:p w:rsidR="00422F5A" w:rsidRDefault="00422F5A" w:rsidP="00422F5A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422F5A">
        <w:rPr>
          <w:rFonts w:cs="Arial"/>
        </w:rPr>
        <w:t>Pelas razões expostas, esperamos que nossa reivindicação mereça a indispensável atenção da Administração Municipal, pelo que agradecemos antecipadamente, sem descartamos a possibilidade de adoção de outra</w:t>
      </w:r>
      <w:r w:rsidR="005A61A4">
        <w:rPr>
          <w:rFonts w:cs="Arial"/>
        </w:rPr>
        <w:t>s</w:t>
      </w:r>
      <w:r w:rsidRPr="00422F5A">
        <w:rPr>
          <w:rFonts w:cs="Arial"/>
        </w:rPr>
        <w:t xml:space="preserve"> medida</w:t>
      </w:r>
      <w:r w:rsidR="005A61A4">
        <w:rPr>
          <w:rFonts w:cs="Arial"/>
        </w:rPr>
        <w:t>s</w:t>
      </w:r>
      <w:r w:rsidRPr="00422F5A">
        <w:rPr>
          <w:rFonts w:cs="Arial"/>
        </w:rPr>
        <w:t xml:space="preserve"> eficiente</w:t>
      </w:r>
      <w:r w:rsidR="005A61A4">
        <w:rPr>
          <w:rFonts w:cs="Arial"/>
        </w:rPr>
        <w:t>s</w:t>
      </w:r>
      <w:r w:rsidRPr="00422F5A">
        <w:rPr>
          <w:rFonts w:cs="Arial"/>
        </w:rPr>
        <w:t xml:space="preserve"> para </w:t>
      </w:r>
      <w:r w:rsidR="005A61A4">
        <w:rPr>
          <w:rFonts w:cs="Arial"/>
        </w:rPr>
        <w:t xml:space="preserve">a </w:t>
      </w:r>
      <w:bookmarkStart w:id="0" w:name="_GoBack"/>
      <w:bookmarkEnd w:id="0"/>
      <w:r w:rsidRPr="00422F5A">
        <w:rPr>
          <w:rFonts w:cs="Arial"/>
        </w:rPr>
        <w:t>resolução do problema</w:t>
      </w:r>
      <w:r>
        <w:rPr>
          <w:rFonts w:cs="Arial"/>
        </w:rPr>
        <w:t xml:space="preserve"> que venha</w:t>
      </w:r>
      <w:r w:rsidR="005A61A4">
        <w:rPr>
          <w:rFonts w:cs="Arial"/>
        </w:rPr>
        <w:t>m</w:t>
      </w:r>
      <w:r>
        <w:rPr>
          <w:rFonts w:cs="Arial"/>
        </w:rPr>
        <w:t xml:space="preserve"> a ser apontad</w:t>
      </w:r>
      <w:r w:rsidR="005A61A4">
        <w:rPr>
          <w:rFonts w:cs="Arial"/>
        </w:rPr>
        <w:t>as</w:t>
      </w:r>
      <w:r>
        <w:rPr>
          <w:rFonts w:cs="Arial"/>
        </w:rPr>
        <w:t xml:space="preserve"> pelos</w:t>
      </w:r>
      <w:r w:rsidRPr="00422F5A">
        <w:rPr>
          <w:rFonts w:cs="Arial"/>
        </w:rPr>
        <w:t xml:space="preserve"> estudos técnicos</w:t>
      </w:r>
      <w:r>
        <w:rPr>
          <w:rFonts w:cs="Arial"/>
        </w:rPr>
        <w:t>.</w:t>
      </w:r>
    </w:p>
    <w:p w:rsidR="00422F5A" w:rsidRDefault="003A77BE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422F5A">
        <w:rPr>
          <w:rFonts w:cs="Arial"/>
        </w:rPr>
        <w:t>2 de junho de 2021.</w:t>
      </w:r>
    </w:p>
    <w:p w:rsidR="00422F5A" w:rsidRDefault="00422F5A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422F5A" w:rsidRDefault="00422F5A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422F5A" w:rsidRPr="005D429C" w:rsidRDefault="00422F5A" w:rsidP="005D429C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HERNANI BARRETO</w:t>
      </w:r>
    </w:p>
    <w:p w:rsidR="00422F5A" w:rsidRDefault="00422F5A" w:rsidP="005D429C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- </w:t>
      </w:r>
      <w:r>
        <w:rPr>
          <w:rFonts w:eastAsia="Calibri" w:cs="Arial"/>
          <w:lang w:eastAsia="en-US"/>
        </w:rPr>
        <w:t>REPUBLICANOS</w:t>
      </w:r>
    </w:p>
    <w:p w:rsidR="00422F5A" w:rsidRDefault="00422F5A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br w:type="page"/>
      </w:r>
    </w:p>
    <w:p w:rsidR="00422F5A" w:rsidRPr="005D429C" w:rsidRDefault="00422F5A" w:rsidP="00422F5A">
      <w:pPr>
        <w:pStyle w:val="Pr-Fotos"/>
      </w:pPr>
      <w:r>
        <w:rPr>
          <w:noProof/>
          <w:lang w:eastAsia="ja-JP"/>
        </w:rPr>
        <w:lastRenderedPageBreak/>
        <w:drawing>
          <wp:inline distT="0" distB="0" distL="0" distR="0" wp14:anchorId="371E9C0C">
            <wp:extent cx="5958840" cy="4465320"/>
            <wp:effectExtent l="0" t="0" r="381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8840" cy="4465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22F5A" w:rsidRPr="005D429C" w:rsidSect="007D39FD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4D2A" w:rsidRDefault="00044D2A">
      <w:r>
        <w:separator/>
      </w:r>
    </w:p>
  </w:endnote>
  <w:endnote w:type="continuationSeparator" w:id="0">
    <w:p w:rsidR="00044D2A" w:rsidRDefault="00044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4D2A" w:rsidRDefault="00044D2A">
      <w:r>
        <w:separator/>
      </w:r>
    </w:p>
  </w:footnote>
  <w:footnote w:type="continuationSeparator" w:id="0">
    <w:p w:rsidR="00044D2A" w:rsidRDefault="00044D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Default="003A77BE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422F5A">
      <w:rPr>
        <w:rFonts w:cs="Arial"/>
        <w:b/>
        <w:sz w:val="20"/>
        <w:szCs w:val="20"/>
        <w:u w:val="single"/>
      </w:rPr>
      <w:t>1622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422F5A" w:rsidRPr="00422F5A">
      <w:rPr>
        <w:rFonts w:cs="Arial"/>
        <w:b/>
        <w:sz w:val="20"/>
        <w:szCs w:val="20"/>
        <w:u w:val="single"/>
      </w:rPr>
      <w:t xml:space="preserve"> - Vereador Hernani Barreto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C13279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C13279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22F5A" w:rsidRPr="00317C1A" w:rsidRDefault="00422F5A" w:rsidP="007E3F69">
    <w:pPr>
      <w:tabs>
        <w:tab w:val="left" w:pos="2835"/>
      </w:tabs>
      <w:jc w:val="right"/>
      <w:rPr>
        <w:sz w:val="20"/>
        <w:szCs w:val="20"/>
      </w:rPr>
    </w:pP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4D2A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22F5A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A61A4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0D15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13279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543D1"/>
    <w:rsid w:val="00E578EC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F70BCA-8381-4864-ABD9-3A1F9D400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237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4</cp:revision>
  <cp:lastPrinted>2021-05-31T21:03:00Z</cp:lastPrinted>
  <dcterms:created xsi:type="dcterms:W3CDTF">2021-05-31T21:03:00Z</dcterms:created>
  <dcterms:modified xsi:type="dcterms:W3CDTF">2021-05-31T21:03:00Z</dcterms:modified>
</cp:coreProperties>
</file>